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169267D" w:rsidR="00141577" w:rsidRPr="004045B7" w:rsidRDefault="00141577" w:rsidP="009F4780">
      <w:pPr>
        <w:tabs>
          <w:tab w:val="left" w:pos="2835"/>
        </w:tabs>
        <w:spacing w:before="240" w:after="240"/>
        <w:ind w:left="2835" w:hanging="2835"/>
        <w:jc w:val="center"/>
        <w:rPr>
          <w:rFonts w:asciiTheme="minorHAnsi" w:hAnsiTheme="minorHAnsi" w:cstheme="minorHAnsi"/>
          <w:b/>
          <w:bCs/>
          <w:sz w:val="28"/>
          <w:szCs w:val="28"/>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448D6">
        <w:rPr>
          <w:lang w:val="en-GB"/>
        </w:rPr>
        <w:t xml:space="preserve"> 47-G003-26</w:t>
      </w:r>
      <w:r w:rsidR="004045B7"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7314D1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52557C">
        <w:rPr>
          <w:rFonts w:ascii="Calibri" w:hAnsi="Calibri" w:cs="Calibri"/>
          <w:lang w:val="en-GB"/>
        </w:rPr>
        <w:t>Kiribati Ports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6964C149" w14:textId="650D1826" w:rsidR="000448D6" w:rsidRDefault="000448D6" w:rsidP="00166C12">
      <w:pPr>
        <w:rPr>
          <w:lang w:val="en-GB"/>
        </w:rPr>
      </w:pPr>
    </w:p>
    <w:p w14:paraId="1F3E37AE" w14:textId="4E56696E" w:rsidR="000448D6" w:rsidRDefault="000448D6" w:rsidP="00166C12">
      <w:pPr>
        <w:rPr>
          <w:lang w:val="en-GB"/>
        </w:rPr>
      </w:pPr>
      <w:r>
        <w:rPr>
          <w:lang w:val="en-GB"/>
        </w:rPr>
        <w:t xml:space="preserve">To: Secretary </w:t>
      </w:r>
    </w:p>
    <w:p w14:paraId="05469CCC" w14:textId="5D1E3FA4" w:rsidR="000448D6" w:rsidRDefault="000448D6" w:rsidP="00166C12">
      <w:pPr>
        <w:rPr>
          <w:lang w:val="en-GB"/>
        </w:rPr>
      </w:pPr>
      <w:r>
        <w:rPr>
          <w:lang w:val="en-GB"/>
        </w:rPr>
        <w:t>Attention: CPU</w:t>
      </w:r>
    </w:p>
    <w:p w14:paraId="7ABB0CCB" w14:textId="42C1FE1E" w:rsidR="000448D6" w:rsidRPr="00B41F59" w:rsidRDefault="000448D6" w:rsidP="00166C12">
      <w:pPr>
        <w:rPr>
          <w:lang w:val="en-GB"/>
        </w:rPr>
      </w:pPr>
      <w:r>
        <w:rPr>
          <w:lang w:val="en-GB"/>
        </w:rPr>
        <w:t>Procurement Number: 47-G003-26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2A481438" w14:textId="2624E651" w:rsidR="000448D6" w:rsidRDefault="000448D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F802F6A" w14:textId="399A82EF" w:rsidR="000448D6" w:rsidRDefault="000448D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Registration Certificate </w:t>
      </w:r>
    </w:p>
    <w:p w14:paraId="7EC1C648" w14:textId="7E40CB9B" w:rsidR="000448D6" w:rsidRPr="007F3777" w:rsidRDefault="000448D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(Local Suppliers)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7CE34" w14:textId="77777777" w:rsidR="0030199C" w:rsidRDefault="0030199C">
      <w:r>
        <w:separator/>
      </w:r>
    </w:p>
  </w:endnote>
  <w:endnote w:type="continuationSeparator" w:id="0">
    <w:p w14:paraId="16265C5C" w14:textId="77777777" w:rsidR="0030199C" w:rsidRDefault="0030199C">
      <w:r>
        <w:continuationSeparator/>
      </w:r>
    </w:p>
  </w:endnote>
  <w:endnote w:type="continuationNotice" w:id="1">
    <w:p w14:paraId="3F7F62DB" w14:textId="77777777" w:rsidR="0030199C" w:rsidRDefault="00301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7EEF17E5" w:rsidR="00133D55" w:rsidRDefault="00133D55" w:rsidP="004878F3">
    <w:pPr>
      <w:pStyle w:val="Footer"/>
    </w:pPr>
    <w:r>
      <w:fldChar w:fldCharType="begin"/>
    </w:r>
    <w:r>
      <w:instrText xml:space="preserve"> DATE \@ "yyyy-MM-dd" </w:instrText>
    </w:r>
    <w:r>
      <w:fldChar w:fldCharType="separate"/>
    </w:r>
    <w:r w:rsidR="000448D6">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27FB" w14:textId="77777777" w:rsidR="0030199C" w:rsidRDefault="0030199C">
      <w:r>
        <w:separator/>
      </w:r>
    </w:p>
  </w:footnote>
  <w:footnote w:type="continuationSeparator" w:id="0">
    <w:p w14:paraId="115A7B09" w14:textId="77777777" w:rsidR="0030199C" w:rsidRDefault="0030199C">
      <w:r>
        <w:continuationSeparator/>
      </w:r>
    </w:p>
  </w:footnote>
  <w:footnote w:type="continuationNotice" w:id="1">
    <w:p w14:paraId="3A6ED752" w14:textId="77777777" w:rsidR="0030199C" w:rsidRDefault="0030199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46EED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474328">
    <w:abstractNumId w:val="1"/>
  </w:num>
  <w:num w:numId="2" w16cid:durableId="2138326927">
    <w:abstractNumId w:val="12"/>
  </w:num>
  <w:num w:numId="3" w16cid:durableId="1994408090">
    <w:abstractNumId w:val="13"/>
  </w:num>
  <w:num w:numId="4" w16cid:durableId="785153990">
    <w:abstractNumId w:val="7"/>
  </w:num>
  <w:num w:numId="5" w16cid:durableId="931473284">
    <w:abstractNumId w:val="6"/>
  </w:num>
  <w:num w:numId="6" w16cid:durableId="1616592438">
    <w:abstractNumId w:val="9"/>
  </w:num>
  <w:num w:numId="7" w16cid:durableId="1816485055">
    <w:abstractNumId w:val="8"/>
  </w:num>
  <w:num w:numId="8" w16cid:durableId="834537124">
    <w:abstractNumId w:val="11"/>
  </w:num>
  <w:num w:numId="9" w16cid:durableId="2050062294">
    <w:abstractNumId w:val="0"/>
  </w:num>
  <w:num w:numId="10" w16cid:durableId="759833257">
    <w:abstractNumId w:val="10"/>
  </w:num>
  <w:num w:numId="11" w16cid:durableId="1256015922">
    <w:abstractNumId w:val="4"/>
  </w:num>
  <w:num w:numId="12" w16cid:durableId="839467992">
    <w:abstractNumId w:val="3"/>
  </w:num>
  <w:num w:numId="13" w16cid:durableId="263731648">
    <w:abstractNumId w:val="5"/>
  </w:num>
  <w:num w:numId="14" w16cid:durableId="185823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48D6"/>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2F91"/>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199C"/>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C1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45B7"/>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5E"/>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57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97F"/>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5523C"/>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08A4"/>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6F0B"/>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2B97"/>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14EE"/>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06C5"/>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32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7785A"/>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D28"/>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3E4"/>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7</Pages>
  <Words>1780</Words>
  <Characters>10149</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8</cp:revision>
  <cp:lastPrinted>2013-10-18T08:32:00Z</cp:lastPrinted>
  <dcterms:created xsi:type="dcterms:W3CDTF">2025-01-16T01:42:00Z</dcterms:created>
  <dcterms:modified xsi:type="dcterms:W3CDTF">2026-03-24T03:55:00Z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8139c871-8f33-4b60-a832-d39eab9381cd</vt:lpwstr>
  </property>
</Properties>
</file>